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99E90" w14:textId="7AD33BD0" w:rsidR="00D62C26" w:rsidRPr="00D47767" w:rsidRDefault="0058326D">
      <w:pPr>
        <w:rPr>
          <w:rFonts w:ascii="Calibri" w:hAnsi="Calibri" w:cs="Calibri"/>
          <w:b/>
          <w:sz w:val="28"/>
          <w:szCs w:val="28"/>
          <w:u w:val="single"/>
        </w:rPr>
        <w:sectPr w:rsidR="00D62C26" w:rsidRPr="00D47767" w:rsidSect="00F04C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  <w:r>
        <w:drawing>
          <wp:inline distT="0" distB="0" distL="0" distR="0" wp14:anchorId="1809B25A" wp14:editId="6A456F64">
            <wp:extent cx="9089336" cy="12900660"/>
            <wp:effectExtent l="0" t="0" r="0" b="0"/>
            <wp:docPr id="3" name="Bildobj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63" t="7863" r="11449" b="19394"/>
                    <a:stretch/>
                  </pic:blipFill>
                  <pic:spPr bwMode="auto">
                    <a:xfrm>
                      <a:off x="0" y="0"/>
                      <a:ext cx="9100080" cy="12915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44AD90" w14:textId="77777777" w:rsidR="00253E4F" w:rsidRPr="00725306" w:rsidRDefault="00253E4F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 w:cs="Calibri"/>
          <w:sz w:val="28"/>
        </w:rPr>
      </w:pPr>
    </w:p>
    <w:sectPr w:rsidR="00253E4F" w:rsidRPr="00725306" w:rsidSect="00C90A32">
      <w:type w:val="continuous"/>
      <w:pgSz w:w="16840" w:h="23814" w:code="8"/>
      <w:pgMar w:top="563" w:right="851" w:bottom="567" w:left="1418" w:header="0" w:footer="516" w:gutter="0"/>
      <w:paperSrc w:first="2" w:other="2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AF774" w14:textId="77777777" w:rsidR="00DA4C5C" w:rsidRDefault="00DA4C5C">
      <w:r>
        <w:separator/>
      </w:r>
    </w:p>
  </w:endnote>
  <w:endnote w:type="continuationSeparator" w:id="0">
    <w:p w14:paraId="771EC67A" w14:textId="77777777" w:rsidR="00DA4C5C" w:rsidRDefault="00DA4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DC7AA" w14:textId="77777777" w:rsidR="009D4425" w:rsidRDefault="009D44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93"/>
      <w:gridCol w:w="624"/>
      <w:gridCol w:w="1134"/>
      <w:gridCol w:w="1587"/>
      <w:gridCol w:w="1588"/>
      <w:gridCol w:w="4011"/>
      <w:gridCol w:w="865"/>
    </w:tblGrid>
    <w:tr w:rsidR="00BA251A" w14:paraId="0F281C93" w14:textId="77777777" w:rsidTr="00917A03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4109FD" w14:textId="77777777" w:rsidR="00BA251A" w:rsidRPr="007C1D19" w:rsidRDefault="00BA251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A28EBFA" w14:textId="77777777" w:rsidR="00BA251A" w:rsidRPr="007C1D19" w:rsidRDefault="00BA251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F1B114" w14:textId="77777777" w:rsidR="00BA251A" w:rsidRPr="007C1D19" w:rsidRDefault="00BA251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1923559D" w14:textId="77777777" w:rsidR="00BA251A" w:rsidRPr="007C1D19" w:rsidRDefault="00BA251A" w:rsidP="00291FAC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drawing>
              <wp:inline distT="0" distB="0" distL="0" distR="0" wp14:anchorId="428A13E7" wp14:editId="462A6ABF">
                <wp:extent cx="1275715" cy="648335"/>
                <wp:effectExtent l="0" t="0" r="635" b="0"/>
                <wp:docPr id="1" name="Bild 1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5715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76" w:type="dxa"/>
          <w:gridSpan w:val="2"/>
          <w:vMerge w:val="restart"/>
          <w:vAlign w:val="center"/>
        </w:tcPr>
        <w:p w14:paraId="151985A1" w14:textId="186ADDCA" w:rsidR="00BA251A" w:rsidRPr="00BA251A" w:rsidRDefault="00BA251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>KRAVSTÄLLANDE TEKNIKDOKUMENT</w:t>
          </w:r>
        </w:p>
      </w:tc>
    </w:tr>
    <w:tr w:rsidR="00BA251A" w14:paraId="2F47DE46" w14:textId="77777777" w:rsidTr="00917A03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DCF7E4" w14:textId="77777777" w:rsidR="00BA251A" w:rsidRPr="007C1D19" w:rsidRDefault="00BA251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81E9A0F" w14:textId="77777777" w:rsidR="00BA251A" w:rsidRPr="007C1D19" w:rsidRDefault="00BA251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908D5B8" w14:textId="77777777" w:rsidR="00BA251A" w:rsidRPr="007C1D19" w:rsidRDefault="00BA251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2FBA407" w14:textId="77777777" w:rsidR="00BA251A" w:rsidRPr="007C1D19" w:rsidRDefault="00BA251A">
          <w:pPr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/>
          <w:tcBorders>
            <w:bottom w:val="nil"/>
          </w:tcBorders>
        </w:tcPr>
        <w:p w14:paraId="74064311" w14:textId="77777777" w:rsidR="00BA251A" w:rsidRPr="007C1D19" w:rsidRDefault="00BA251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DA4C5C" w14:paraId="30B059BE" w14:textId="77777777" w:rsidTr="00A323E4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326FEC4" w14:textId="77777777" w:rsidR="00DA4C5C" w:rsidRPr="007C1D19" w:rsidRDefault="00DA4C5C" w:rsidP="002709E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A088F27" w14:textId="77777777" w:rsidR="00DA4C5C" w:rsidRPr="007C1D19" w:rsidRDefault="00DA4C5C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89F03" w14:textId="77777777" w:rsidR="00DA4C5C" w:rsidRPr="007C1D19" w:rsidRDefault="00DA4C5C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49A919BF" w14:textId="77777777" w:rsidR="00DA4C5C" w:rsidRPr="007C1D19" w:rsidRDefault="00DA4C5C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74D7E57" w14:textId="66FEE358" w:rsidR="00DA4C5C" w:rsidRPr="007C1D19" w:rsidRDefault="00D47767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  <w:b/>
            </w:rPr>
            <w:t>ORIENTERANDE UPPGIFTER</w:t>
          </w:r>
        </w:p>
        <w:p w14:paraId="72F4B428" w14:textId="4D3134C4" w:rsidR="00DA4C5C" w:rsidRPr="007C1D19" w:rsidRDefault="00D47767" w:rsidP="00D6454E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SYMBOL- OCH FÄRGFÖRTECKNING</w:t>
          </w:r>
        </w:p>
      </w:tc>
    </w:tr>
    <w:tr w:rsidR="00DA4C5C" w14:paraId="647CA745" w14:textId="77777777" w:rsidTr="004565AA">
      <w:trPr>
        <w:cantSplit/>
        <w:trHeight w:val="255"/>
      </w:trPr>
      <w:tc>
        <w:tcPr>
          <w:tcW w:w="4593" w:type="dxa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786FA78F" w14:textId="77777777" w:rsidR="00DA4C5C" w:rsidRPr="007C1D19" w:rsidRDefault="00DA4C5C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6E7C1B79" w14:textId="77777777" w:rsidR="00DA4C5C" w:rsidRPr="007C1D19" w:rsidRDefault="00DA4C5C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A36DAFB" w14:textId="77777777" w:rsidR="00DA4C5C" w:rsidRPr="007C1D19" w:rsidRDefault="00DA4C5C" w:rsidP="00C75BA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157BA9ED" w14:textId="77777777" w:rsidR="00DA4C5C" w:rsidRPr="007C1D19" w:rsidRDefault="00DA4C5C" w:rsidP="00371FA6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44329B4D" w14:textId="77777777" w:rsidR="00DA4C5C" w:rsidRPr="007C1D19" w:rsidRDefault="00DA4C5C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DA4C5C" w14:paraId="17062B1D" w14:textId="77777777" w:rsidTr="004565AA">
      <w:trPr>
        <w:cantSplit/>
        <w:trHeight w:hRule="exact" w:val="151"/>
      </w:trPr>
      <w:tc>
        <w:tcPr>
          <w:tcW w:w="4593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29FB27" w14:textId="77777777" w:rsidR="00DA4C5C" w:rsidRPr="007C1D19" w:rsidRDefault="00DA4C5C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6E94CF06" w14:textId="77777777" w:rsidR="00DA4C5C" w:rsidRPr="007C1D19" w:rsidRDefault="00DA4C5C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DD6FA6F" w14:textId="77777777" w:rsidR="00DA4C5C" w:rsidRPr="007C1D19" w:rsidRDefault="00DA4C5C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1B526BD6" w14:textId="77777777" w:rsidR="00DA4C5C" w:rsidRPr="007C1D19" w:rsidRDefault="00DA4C5C">
          <w:pPr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3FFBFB7" w14:textId="77777777" w:rsidR="00DA4C5C" w:rsidRPr="007C1D19" w:rsidRDefault="00DA4C5C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4011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456ABA8E" w14:textId="77777777" w:rsidR="00DA4C5C" w:rsidRPr="007C1D19" w:rsidRDefault="00DA4C5C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865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2A83A2B8" w14:textId="77777777" w:rsidR="00DA4C5C" w:rsidRPr="007C1D19" w:rsidRDefault="00DA4C5C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DA4C5C" w14:paraId="74A6C6FD" w14:textId="77777777" w:rsidTr="004565AA">
      <w:trPr>
        <w:cantSplit/>
      </w:trPr>
      <w:tc>
        <w:tcPr>
          <w:tcW w:w="4593" w:type="dxa"/>
          <w:shd w:val="clear" w:color="auto" w:fill="auto"/>
          <w:vAlign w:val="center"/>
        </w:tcPr>
        <w:p w14:paraId="62B0A8D6" w14:textId="77777777" w:rsidR="00DA4C5C" w:rsidRPr="007C1D19" w:rsidRDefault="00DA4C5C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2E4A0783" w14:textId="77777777" w:rsidR="00DA4C5C" w:rsidRPr="007C1D19" w:rsidRDefault="00DA4C5C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690F0A66" w14:textId="77777777" w:rsidR="00DA4C5C" w:rsidRPr="007C1D19" w:rsidRDefault="00DA4C5C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010ED4C8" w14:textId="57030FC3" w:rsidR="00DA4C5C" w:rsidRPr="007C1D19" w:rsidRDefault="00DA4C5C" w:rsidP="00094C9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 w:rsidRPr="008C5967">
            <w:rPr>
              <w:rFonts w:ascii="Calibri" w:hAnsi="Calibri" w:cs="Calibri"/>
              <w:b/>
              <w:sz w:val="26"/>
              <w:lang w:val="de-DE"/>
            </w:rPr>
            <w:t>20</w:t>
          </w:r>
          <w:r w:rsidR="00BA251A">
            <w:rPr>
              <w:rFonts w:ascii="Calibri" w:hAnsi="Calibri" w:cs="Calibri"/>
              <w:b/>
              <w:sz w:val="26"/>
              <w:lang w:val="de-DE"/>
            </w:rPr>
            <w:t>2</w:t>
          </w:r>
          <w:r w:rsidR="009D4425">
            <w:rPr>
              <w:rFonts w:ascii="Calibri" w:hAnsi="Calibri" w:cs="Calibri"/>
              <w:b/>
              <w:sz w:val="26"/>
              <w:lang w:val="de-DE"/>
            </w:rPr>
            <w:t>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3105BB73" w14:textId="225B1DC0" w:rsidR="00DA4C5C" w:rsidRPr="007C1D19" w:rsidRDefault="00D47767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RS</w:t>
          </w:r>
        </w:p>
      </w:tc>
      <w:tc>
        <w:tcPr>
          <w:tcW w:w="4011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43F4E67F" w14:textId="2482190A" w:rsidR="00DA4C5C" w:rsidRPr="007C1D19" w:rsidRDefault="00DA4C5C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Style w:val="PageNumber"/>
              <w:rFonts w:ascii="Calibri" w:hAnsi="Calibri" w:cs="Calibri"/>
              <w:b/>
              <w:sz w:val="26"/>
            </w:rPr>
            <w:t>0123</w:t>
          </w:r>
          <w:r w:rsidRPr="007C1D19">
            <w:rPr>
              <w:rStyle w:val="PageNumber"/>
              <w:rFonts w:ascii="Calibri" w:hAnsi="Calibri" w:cs="Calibri"/>
              <w:b/>
              <w:sz w:val="26"/>
            </w:rPr>
            <w:t>-DK-</w:t>
          </w:r>
          <w:r w:rsidR="00D47767">
            <w:rPr>
              <w:rStyle w:val="PageNumber"/>
              <w:rFonts w:ascii="Calibri" w:hAnsi="Calibri" w:cs="Calibri"/>
              <w:b/>
              <w:sz w:val="26"/>
            </w:rPr>
            <w:t>02</w:t>
          </w:r>
        </w:p>
      </w:tc>
      <w:tc>
        <w:tcPr>
          <w:tcW w:w="865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253B7290" w14:textId="01F73232" w:rsidR="00DA4C5C" w:rsidRPr="007C1D19" w:rsidRDefault="00DA4C5C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6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6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3D2CDF75" w14:textId="77777777" w:rsidR="00DA4C5C" w:rsidRDefault="00DA4C5C">
    <w:pPr>
      <w:pStyle w:val="Footer"/>
      <w:rPr>
        <w:rStyle w:val="PageNumber"/>
        <w:sz w:val="2"/>
      </w:rPr>
    </w:pPr>
  </w:p>
  <w:p w14:paraId="7D85559B" w14:textId="77777777" w:rsidR="00DA4C5C" w:rsidRDefault="00DA4C5C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B9C68" w14:textId="77777777" w:rsidR="009D4425" w:rsidRDefault="009D44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D1363" w14:textId="77777777" w:rsidR="00DA4C5C" w:rsidRDefault="00DA4C5C">
      <w:r>
        <w:separator/>
      </w:r>
    </w:p>
  </w:footnote>
  <w:footnote w:type="continuationSeparator" w:id="0">
    <w:p w14:paraId="6EC98578" w14:textId="77777777" w:rsidR="00DA4C5C" w:rsidRDefault="00DA4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FF1C2" w14:textId="401A88CF" w:rsidR="00DA4C5C" w:rsidRDefault="009D4425">
    <w:pPr>
      <w:pStyle w:val="Header"/>
    </w:pPr>
    <w:r>
      <w:pict w14:anchorId="6AE722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0" o:spid="_x0000_s136194" type="#_x0000_t136" style="position:absolute;margin-left:0;margin-top:0;width:948.05pt;height:7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DBE65" w14:textId="77777777" w:rsidR="009D4425" w:rsidRDefault="009D44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48270" w14:textId="30192258" w:rsidR="00DA4C5C" w:rsidRDefault="009D4425">
    <w:pPr>
      <w:pStyle w:val="Header"/>
    </w:pPr>
    <w:r>
      <w:pict w14:anchorId="1ABBC2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09" o:spid="_x0000_s136193" type="#_x0000_t136" style="position:absolute;margin-left:0;margin-top:0;width:948.05pt;height:7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2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2A04B0"/>
    <w:multiLevelType w:val="hybridMultilevel"/>
    <w:tmpl w:val="848C9402"/>
    <w:lvl w:ilvl="0" w:tplc="83E43564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32E2C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5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6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8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abstractNum w:abstractNumId="10" w15:restartNumberingAfterBreak="0">
    <w:nsid w:val="7EC532AE"/>
    <w:multiLevelType w:val="hybridMultilevel"/>
    <w:tmpl w:val="F536B040"/>
    <w:lvl w:ilvl="0" w:tplc="F7DA0BE0">
      <w:start w:val="3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Calibri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6453904">
    <w:abstractNumId w:val="6"/>
  </w:num>
  <w:num w:numId="2" w16cid:durableId="1496843735">
    <w:abstractNumId w:val="0"/>
  </w:num>
  <w:num w:numId="3" w16cid:durableId="183860024">
    <w:abstractNumId w:val="1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469208084">
    <w:abstractNumId w:val="5"/>
  </w:num>
  <w:num w:numId="5" w16cid:durableId="33491747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632254860">
    <w:abstractNumId w:val="7"/>
  </w:num>
  <w:num w:numId="7" w16cid:durableId="2096396364">
    <w:abstractNumId w:val="8"/>
  </w:num>
  <w:num w:numId="8" w16cid:durableId="1570850044">
    <w:abstractNumId w:val="2"/>
  </w:num>
  <w:num w:numId="9" w16cid:durableId="982737562">
    <w:abstractNumId w:val="4"/>
  </w:num>
  <w:num w:numId="10" w16cid:durableId="53283085">
    <w:abstractNumId w:val="3"/>
  </w:num>
  <w:num w:numId="11" w16cid:durableId="11613915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6195">
      <o:colormenu v:ext="edit" fillcolor="none"/>
    </o:shapedefaults>
    <o:shapelayout v:ext="edit">
      <o:idmap v:ext="edit" data="13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971"/>
    <w:rsid w:val="000016F2"/>
    <w:rsid w:val="000037F9"/>
    <w:rsid w:val="00003952"/>
    <w:rsid w:val="000041F4"/>
    <w:rsid w:val="00004B46"/>
    <w:rsid w:val="000150A9"/>
    <w:rsid w:val="00022458"/>
    <w:rsid w:val="00022EB4"/>
    <w:rsid w:val="000252F5"/>
    <w:rsid w:val="0002735E"/>
    <w:rsid w:val="00031C9B"/>
    <w:rsid w:val="00031FF0"/>
    <w:rsid w:val="00032DE1"/>
    <w:rsid w:val="00032F75"/>
    <w:rsid w:val="00033A93"/>
    <w:rsid w:val="00043D59"/>
    <w:rsid w:val="000441E9"/>
    <w:rsid w:val="00045ABE"/>
    <w:rsid w:val="00045B54"/>
    <w:rsid w:val="000511AB"/>
    <w:rsid w:val="0005552B"/>
    <w:rsid w:val="00063647"/>
    <w:rsid w:val="0006783D"/>
    <w:rsid w:val="00070BC9"/>
    <w:rsid w:val="00071973"/>
    <w:rsid w:val="00073BF8"/>
    <w:rsid w:val="00080AD9"/>
    <w:rsid w:val="000844FB"/>
    <w:rsid w:val="00085CFC"/>
    <w:rsid w:val="00090AF4"/>
    <w:rsid w:val="000918EA"/>
    <w:rsid w:val="0009263B"/>
    <w:rsid w:val="00094769"/>
    <w:rsid w:val="00094C96"/>
    <w:rsid w:val="00096D55"/>
    <w:rsid w:val="00096D8C"/>
    <w:rsid w:val="00097585"/>
    <w:rsid w:val="00097725"/>
    <w:rsid w:val="00097B47"/>
    <w:rsid w:val="000A3653"/>
    <w:rsid w:val="000A455A"/>
    <w:rsid w:val="000A557D"/>
    <w:rsid w:val="000B0F8C"/>
    <w:rsid w:val="000B12E7"/>
    <w:rsid w:val="000B223B"/>
    <w:rsid w:val="000B2816"/>
    <w:rsid w:val="000B2DD0"/>
    <w:rsid w:val="000B2EAC"/>
    <w:rsid w:val="000B41FF"/>
    <w:rsid w:val="000C055C"/>
    <w:rsid w:val="000C10A6"/>
    <w:rsid w:val="000C17C2"/>
    <w:rsid w:val="000C1DB2"/>
    <w:rsid w:val="000C31B2"/>
    <w:rsid w:val="000C47C3"/>
    <w:rsid w:val="000C50E3"/>
    <w:rsid w:val="000C63FD"/>
    <w:rsid w:val="000D2D2E"/>
    <w:rsid w:val="000D3352"/>
    <w:rsid w:val="000D3E3A"/>
    <w:rsid w:val="000D4CA2"/>
    <w:rsid w:val="000E173D"/>
    <w:rsid w:val="000E3FDA"/>
    <w:rsid w:val="000E4D1F"/>
    <w:rsid w:val="000E51A9"/>
    <w:rsid w:val="000F17A6"/>
    <w:rsid w:val="000F3021"/>
    <w:rsid w:val="000F3AD3"/>
    <w:rsid w:val="000F659D"/>
    <w:rsid w:val="00101277"/>
    <w:rsid w:val="00102CB0"/>
    <w:rsid w:val="00107E2B"/>
    <w:rsid w:val="00113231"/>
    <w:rsid w:val="00113F32"/>
    <w:rsid w:val="00113F7B"/>
    <w:rsid w:val="001166AC"/>
    <w:rsid w:val="00116BC4"/>
    <w:rsid w:val="00117C6E"/>
    <w:rsid w:val="00121CBA"/>
    <w:rsid w:val="0012270E"/>
    <w:rsid w:val="00122CE9"/>
    <w:rsid w:val="00124255"/>
    <w:rsid w:val="00124D3E"/>
    <w:rsid w:val="0012650A"/>
    <w:rsid w:val="00126822"/>
    <w:rsid w:val="00133061"/>
    <w:rsid w:val="00134C21"/>
    <w:rsid w:val="00143738"/>
    <w:rsid w:val="0014381C"/>
    <w:rsid w:val="0014574F"/>
    <w:rsid w:val="00146D62"/>
    <w:rsid w:val="00150D33"/>
    <w:rsid w:val="0015130D"/>
    <w:rsid w:val="001518BC"/>
    <w:rsid w:val="00151FDB"/>
    <w:rsid w:val="00152AD3"/>
    <w:rsid w:val="00165D7D"/>
    <w:rsid w:val="001664CD"/>
    <w:rsid w:val="0017175D"/>
    <w:rsid w:val="0017384A"/>
    <w:rsid w:val="00174001"/>
    <w:rsid w:val="001750BD"/>
    <w:rsid w:val="00177EF4"/>
    <w:rsid w:val="001813DD"/>
    <w:rsid w:val="00182E64"/>
    <w:rsid w:val="00183274"/>
    <w:rsid w:val="00184507"/>
    <w:rsid w:val="00190BF9"/>
    <w:rsid w:val="001953AF"/>
    <w:rsid w:val="00196F07"/>
    <w:rsid w:val="001A2742"/>
    <w:rsid w:val="001A3601"/>
    <w:rsid w:val="001A4BA6"/>
    <w:rsid w:val="001A553E"/>
    <w:rsid w:val="001A6756"/>
    <w:rsid w:val="001A7EEC"/>
    <w:rsid w:val="001B21EC"/>
    <w:rsid w:val="001B2CEE"/>
    <w:rsid w:val="001B3BA3"/>
    <w:rsid w:val="001B3CCD"/>
    <w:rsid w:val="001B3DA4"/>
    <w:rsid w:val="001B4D76"/>
    <w:rsid w:val="001B74BF"/>
    <w:rsid w:val="001C1E09"/>
    <w:rsid w:val="001C6159"/>
    <w:rsid w:val="001D459E"/>
    <w:rsid w:val="001D472C"/>
    <w:rsid w:val="001E08DA"/>
    <w:rsid w:val="001E461D"/>
    <w:rsid w:val="001F1F08"/>
    <w:rsid w:val="001F24DA"/>
    <w:rsid w:val="001F4C1F"/>
    <w:rsid w:val="001F4F44"/>
    <w:rsid w:val="001F598A"/>
    <w:rsid w:val="002000CF"/>
    <w:rsid w:val="00202985"/>
    <w:rsid w:val="00203E22"/>
    <w:rsid w:val="00206451"/>
    <w:rsid w:val="00206E06"/>
    <w:rsid w:val="0020713B"/>
    <w:rsid w:val="002074FC"/>
    <w:rsid w:val="00211627"/>
    <w:rsid w:val="00213E4E"/>
    <w:rsid w:val="002143F3"/>
    <w:rsid w:val="00214CCB"/>
    <w:rsid w:val="00215156"/>
    <w:rsid w:val="0021589D"/>
    <w:rsid w:val="002209A8"/>
    <w:rsid w:val="002220FA"/>
    <w:rsid w:val="00230399"/>
    <w:rsid w:val="0023108D"/>
    <w:rsid w:val="0023189A"/>
    <w:rsid w:val="00234E95"/>
    <w:rsid w:val="00236304"/>
    <w:rsid w:val="00236FE8"/>
    <w:rsid w:val="00245107"/>
    <w:rsid w:val="002475B7"/>
    <w:rsid w:val="0025075E"/>
    <w:rsid w:val="00252604"/>
    <w:rsid w:val="00252E97"/>
    <w:rsid w:val="00253623"/>
    <w:rsid w:val="00253E4F"/>
    <w:rsid w:val="00253E87"/>
    <w:rsid w:val="00254AEE"/>
    <w:rsid w:val="00260F19"/>
    <w:rsid w:val="00261CF6"/>
    <w:rsid w:val="00262AF6"/>
    <w:rsid w:val="00264876"/>
    <w:rsid w:val="002709E6"/>
    <w:rsid w:val="00273F6D"/>
    <w:rsid w:val="002772E7"/>
    <w:rsid w:val="00280C35"/>
    <w:rsid w:val="0028176A"/>
    <w:rsid w:val="00283A46"/>
    <w:rsid w:val="002853A0"/>
    <w:rsid w:val="002859A9"/>
    <w:rsid w:val="00286A4F"/>
    <w:rsid w:val="00291FAC"/>
    <w:rsid w:val="00295CD9"/>
    <w:rsid w:val="00296E64"/>
    <w:rsid w:val="002A1B9D"/>
    <w:rsid w:val="002A5027"/>
    <w:rsid w:val="002A64CD"/>
    <w:rsid w:val="002A7DAA"/>
    <w:rsid w:val="002A7E4C"/>
    <w:rsid w:val="002B0FEF"/>
    <w:rsid w:val="002B1BF5"/>
    <w:rsid w:val="002C269D"/>
    <w:rsid w:val="002C296C"/>
    <w:rsid w:val="002C3E92"/>
    <w:rsid w:val="002D1674"/>
    <w:rsid w:val="002D2D5C"/>
    <w:rsid w:val="002D4828"/>
    <w:rsid w:val="002D66D6"/>
    <w:rsid w:val="002E1546"/>
    <w:rsid w:val="002E2E2E"/>
    <w:rsid w:val="002E33A8"/>
    <w:rsid w:val="002E4A8F"/>
    <w:rsid w:val="002E5CE6"/>
    <w:rsid w:val="002E7734"/>
    <w:rsid w:val="002F099C"/>
    <w:rsid w:val="002F0A02"/>
    <w:rsid w:val="002F0F45"/>
    <w:rsid w:val="002F4C6E"/>
    <w:rsid w:val="002F5434"/>
    <w:rsid w:val="002F5AD2"/>
    <w:rsid w:val="00306F39"/>
    <w:rsid w:val="00311681"/>
    <w:rsid w:val="00312F90"/>
    <w:rsid w:val="00313D1F"/>
    <w:rsid w:val="003227F2"/>
    <w:rsid w:val="003305F2"/>
    <w:rsid w:val="00336B54"/>
    <w:rsid w:val="00337785"/>
    <w:rsid w:val="00342BDB"/>
    <w:rsid w:val="003435E0"/>
    <w:rsid w:val="0034365E"/>
    <w:rsid w:val="003442EA"/>
    <w:rsid w:val="003449D7"/>
    <w:rsid w:val="0034630F"/>
    <w:rsid w:val="00350F66"/>
    <w:rsid w:val="003539AE"/>
    <w:rsid w:val="00353F17"/>
    <w:rsid w:val="00355146"/>
    <w:rsid w:val="0035614C"/>
    <w:rsid w:val="003577BC"/>
    <w:rsid w:val="0036098D"/>
    <w:rsid w:val="00361274"/>
    <w:rsid w:val="00371FA6"/>
    <w:rsid w:val="00372E96"/>
    <w:rsid w:val="00373C81"/>
    <w:rsid w:val="00381A74"/>
    <w:rsid w:val="00387D2D"/>
    <w:rsid w:val="00390F56"/>
    <w:rsid w:val="003910D6"/>
    <w:rsid w:val="0039201F"/>
    <w:rsid w:val="00395201"/>
    <w:rsid w:val="0039635B"/>
    <w:rsid w:val="003A1BCB"/>
    <w:rsid w:val="003A3978"/>
    <w:rsid w:val="003A3A03"/>
    <w:rsid w:val="003A3B05"/>
    <w:rsid w:val="003A4396"/>
    <w:rsid w:val="003A44BD"/>
    <w:rsid w:val="003A5BB5"/>
    <w:rsid w:val="003A5C0C"/>
    <w:rsid w:val="003B022F"/>
    <w:rsid w:val="003B1557"/>
    <w:rsid w:val="003B3C38"/>
    <w:rsid w:val="003B4272"/>
    <w:rsid w:val="003B5CBB"/>
    <w:rsid w:val="003B5DB4"/>
    <w:rsid w:val="003B679B"/>
    <w:rsid w:val="003B6DB5"/>
    <w:rsid w:val="003C0FD5"/>
    <w:rsid w:val="003C69EB"/>
    <w:rsid w:val="003C6AC1"/>
    <w:rsid w:val="003C75E8"/>
    <w:rsid w:val="003D203C"/>
    <w:rsid w:val="003D5B2B"/>
    <w:rsid w:val="003D799A"/>
    <w:rsid w:val="003E3611"/>
    <w:rsid w:val="003E4084"/>
    <w:rsid w:val="003E4168"/>
    <w:rsid w:val="003E5800"/>
    <w:rsid w:val="003E5C1A"/>
    <w:rsid w:val="003E5EF9"/>
    <w:rsid w:val="003E7EAB"/>
    <w:rsid w:val="003F1203"/>
    <w:rsid w:val="003F1B7F"/>
    <w:rsid w:val="003F314D"/>
    <w:rsid w:val="003F4ECC"/>
    <w:rsid w:val="003F641A"/>
    <w:rsid w:val="003F7696"/>
    <w:rsid w:val="004024B3"/>
    <w:rsid w:val="00402812"/>
    <w:rsid w:val="004032FB"/>
    <w:rsid w:val="00404D19"/>
    <w:rsid w:val="00404E4A"/>
    <w:rsid w:val="00405370"/>
    <w:rsid w:val="004066C3"/>
    <w:rsid w:val="0040795F"/>
    <w:rsid w:val="004112B2"/>
    <w:rsid w:val="004114CB"/>
    <w:rsid w:val="00412114"/>
    <w:rsid w:val="00414225"/>
    <w:rsid w:val="0041564A"/>
    <w:rsid w:val="004162FA"/>
    <w:rsid w:val="004176A5"/>
    <w:rsid w:val="00421F5D"/>
    <w:rsid w:val="00422AF5"/>
    <w:rsid w:val="00422AFA"/>
    <w:rsid w:val="00423D83"/>
    <w:rsid w:val="00424F5B"/>
    <w:rsid w:val="00425750"/>
    <w:rsid w:val="00426503"/>
    <w:rsid w:val="00427190"/>
    <w:rsid w:val="00431355"/>
    <w:rsid w:val="00431972"/>
    <w:rsid w:val="00432CD2"/>
    <w:rsid w:val="004336E2"/>
    <w:rsid w:val="00437238"/>
    <w:rsid w:val="00440AF8"/>
    <w:rsid w:val="004424CE"/>
    <w:rsid w:val="00445D08"/>
    <w:rsid w:val="00450EDE"/>
    <w:rsid w:val="0045101E"/>
    <w:rsid w:val="00452027"/>
    <w:rsid w:val="0045367A"/>
    <w:rsid w:val="00455861"/>
    <w:rsid w:val="004565AA"/>
    <w:rsid w:val="00456C17"/>
    <w:rsid w:val="00457F36"/>
    <w:rsid w:val="00462F68"/>
    <w:rsid w:val="00463937"/>
    <w:rsid w:val="0046654F"/>
    <w:rsid w:val="00466885"/>
    <w:rsid w:val="00467A53"/>
    <w:rsid w:val="004708FC"/>
    <w:rsid w:val="00471DDE"/>
    <w:rsid w:val="0047230E"/>
    <w:rsid w:val="0047330B"/>
    <w:rsid w:val="00474058"/>
    <w:rsid w:val="004771ED"/>
    <w:rsid w:val="00480BC1"/>
    <w:rsid w:val="0048158E"/>
    <w:rsid w:val="0048163F"/>
    <w:rsid w:val="004867BA"/>
    <w:rsid w:val="004874DA"/>
    <w:rsid w:val="004878CC"/>
    <w:rsid w:val="00487C48"/>
    <w:rsid w:val="00487E0F"/>
    <w:rsid w:val="00491835"/>
    <w:rsid w:val="00491B27"/>
    <w:rsid w:val="00491EB8"/>
    <w:rsid w:val="004926F5"/>
    <w:rsid w:val="004930E1"/>
    <w:rsid w:val="0049533D"/>
    <w:rsid w:val="00495F85"/>
    <w:rsid w:val="004A1013"/>
    <w:rsid w:val="004A1985"/>
    <w:rsid w:val="004A1EA0"/>
    <w:rsid w:val="004A2A14"/>
    <w:rsid w:val="004A2A91"/>
    <w:rsid w:val="004A3076"/>
    <w:rsid w:val="004A4911"/>
    <w:rsid w:val="004B0A71"/>
    <w:rsid w:val="004B3F32"/>
    <w:rsid w:val="004B5934"/>
    <w:rsid w:val="004B7087"/>
    <w:rsid w:val="004B7CAB"/>
    <w:rsid w:val="004C1668"/>
    <w:rsid w:val="004C18C8"/>
    <w:rsid w:val="004C208B"/>
    <w:rsid w:val="004C22F5"/>
    <w:rsid w:val="004D0994"/>
    <w:rsid w:val="004D26AC"/>
    <w:rsid w:val="004D423C"/>
    <w:rsid w:val="004D4248"/>
    <w:rsid w:val="004D424D"/>
    <w:rsid w:val="004D57B6"/>
    <w:rsid w:val="004E0260"/>
    <w:rsid w:val="004E0BB2"/>
    <w:rsid w:val="004E1AE3"/>
    <w:rsid w:val="004E2483"/>
    <w:rsid w:val="004E32EE"/>
    <w:rsid w:val="004E43D4"/>
    <w:rsid w:val="004E4679"/>
    <w:rsid w:val="004E58EF"/>
    <w:rsid w:val="004E6B5C"/>
    <w:rsid w:val="004E6E2F"/>
    <w:rsid w:val="004E7905"/>
    <w:rsid w:val="004F2099"/>
    <w:rsid w:val="004F3559"/>
    <w:rsid w:val="004F4C04"/>
    <w:rsid w:val="004F6689"/>
    <w:rsid w:val="004F67E5"/>
    <w:rsid w:val="004F70BA"/>
    <w:rsid w:val="00504AC5"/>
    <w:rsid w:val="005073BB"/>
    <w:rsid w:val="00513BE0"/>
    <w:rsid w:val="00522999"/>
    <w:rsid w:val="00523E3C"/>
    <w:rsid w:val="00525EEC"/>
    <w:rsid w:val="00527E38"/>
    <w:rsid w:val="00530B9D"/>
    <w:rsid w:val="00535155"/>
    <w:rsid w:val="00537253"/>
    <w:rsid w:val="0054078A"/>
    <w:rsid w:val="005418C7"/>
    <w:rsid w:val="00541D5C"/>
    <w:rsid w:val="0055050C"/>
    <w:rsid w:val="0055131C"/>
    <w:rsid w:val="00551539"/>
    <w:rsid w:val="00552431"/>
    <w:rsid w:val="005524BD"/>
    <w:rsid w:val="0055304C"/>
    <w:rsid w:val="0055381D"/>
    <w:rsid w:val="0055393C"/>
    <w:rsid w:val="00554761"/>
    <w:rsid w:val="00554776"/>
    <w:rsid w:val="00556CED"/>
    <w:rsid w:val="00562A45"/>
    <w:rsid w:val="00565C6E"/>
    <w:rsid w:val="0057249F"/>
    <w:rsid w:val="0057439B"/>
    <w:rsid w:val="00574E18"/>
    <w:rsid w:val="0058326D"/>
    <w:rsid w:val="005835E1"/>
    <w:rsid w:val="00592E05"/>
    <w:rsid w:val="0059393C"/>
    <w:rsid w:val="00595E2A"/>
    <w:rsid w:val="005960C9"/>
    <w:rsid w:val="005969B0"/>
    <w:rsid w:val="005A053A"/>
    <w:rsid w:val="005A1AAE"/>
    <w:rsid w:val="005A237C"/>
    <w:rsid w:val="005A5F02"/>
    <w:rsid w:val="005A74E3"/>
    <w:rsid w:val="005B113B"/>
    <w:rsid w:val="005B1300"/>
    <w:rsid w:val="005B19CC"/>
    <w:rsid w:val="005B1EC2"/>
    <w:rsid w:val="005B2685"/>
    <w:rsid w:val="005B283A"/>
    <w:rsid w:val="005B2F6A"/>
    <w:rsid w:val="005B36FF"/>
    <w:rsid w:val="005B3A4D"/>
    <w:rsid w:val="005B3DE9"/>
    <w:rsid w:val="005B4E19"/>
    <w:rsid w:val="005B5276"/>
    <w:rsid w:val="005C35EC"/>
    <w:rsid w:val="005C6704"/>
    <w:rsid w:val="005D0EE2"/>
    <w:rsid w:val="005D1B0F"/>
    <w:rsid w:val="005D1BA5"/>
    <w:rsid w:val="005D284E"/>
    <w:rsid w:val="005D5F48"/>
    <w:rsid w:val="005D7DFE"/>
    <w:rsid w:val="005E00A3"/>
    <w:rsid w:val="005E0DCF"/>
    <w:rsid w:val="005E1C50"/>
    <w:rsid w:val="005E28D5"/>
    <w:rsid w:val="005E3302"/>
    <w:rsid w:val="005E3BF1"/>
    <w:rsid w:val="005E5F39"/>
    <w:rsid w:val="005E7106"/>
    <w:rsid w:val="005E71C8"/>
    <w:rsid w:val="005F1920"/>
    <w:rsid w:val="005F1CA0"/>
    <w:rsid w:val="005F35C9"/>
    <w:rsid w:val="005F3F69"/>
    <w:rsid w:val="00600000"/>
    <w:rsid w:val="00603139"/>
    <w:rsid w:val="006037FB"/>
    <w:rsid w:val="00607DF5"/>
    <w:rsid w:val="00610A61"/>
    <w:rsid w:val="00612AA2"/>
    <w:rsid w:val="00614188"/>
    <w:rsid w:val="00615D67"/>
    <w:rsid w:val="00620170"/>
    <w:rsid w:val="006201FF"/>
    <w:rsid w:val="006205D7"/>
    <w:rsid w:val="00620BCD"/>
    <w:rsid w:val="00622D1A"/>
    <w:rsid w:val="00626A49"/>
    <w:rsid w:val="00627BD8"/>
    <w:rsid w:val="00630842"/>
    <w:rsid w:val="00633708"/>
    <w:rsid w:val="00636585"/>
    <w:rsid w:val="00641A3F"/>
    <w:rsid w:val="00642E6D"/>
    <w:rsid w:val="00644EB9"/>
    <w:rsid w:val="006454D3"/>
    <w:rsid w:val="00647872"/>
    <w:rsid w:val="0065234D"/>
    <w:rsid w:val="00652E27"/>
    <w:rsid w:val="00653D2A"/>
    <w:rsid w:val="0065438C"/>
    <w:rsid w:val="00656A6F"/>
    <w:rsid w:val="0066237F"/>
    <w:rsid w:val="006652DF"/>
    <w:rsid w:val="00665CD9"/>
    <w:rsid w:val="006709AF"/>
    <w:rsid w:val="00671CA6"/>
    <w:rsid w:val="00676154"/>
    <w:rsid w:val="00676984"/>
    <w:rsid w:val="006771C5"/>
    <w:rsid w:val="00682946"/>
    <w:rsid w:val="006834B8"/>
    <w:rsid w:val="00683F33"/>
    <w:rsid w:val="006862F9"/>
    <w:rsid w:val="00686A6B"/>
    <w:rsid w:val="00694A3D"/>
    <w:rsid w:val="00695348"/>
    <w:rsid w:val="006A1FC2"/>
    <w:rsid w:val="006A376F"/>
    <w:rsid w:val="006A6352"/>
    <w:rsid w:val="006A69B7"/>
    <w:rsid w:val="006B1E1E"/>
    <w:rsid w:val="006B43C2"/>
    <w:rsid w:val="006C0F01"/>
    <w:rsid w:val="006C3D7E"/>
    <w:rsid w:val="006C4AE5"/>
    <w:rsid w:val="006C6CBA"/>
    <w:rsid w:val="006D3233"/>
    <w:rsid w:val="006D47EE"/>
    <w:rsid w:val="006D6EE0"/>
    <w:rsid w:val="006D7BE7"/>
    <w:rsid w:val="006E0556"/>
    <w:rsid w:val="006E12ED"/>
    <w:rsid w:val="006E143E"/>
    <w:rsid w:val="006E1686"/>
    <w:rsid w:val="006E3348"/>
    <w:rsid w:val="006E3DDE"/>
    <w:rsid w:val="006E549D"/>
    <w:rsid w:val="006E6AE0"/>
    <w:rsid w:val="006F5205"/>
    <w:rsid w:val="006F63E6"/>
    <w:rsid w:val="00701ACB"/>
    <w:rsid w:val="00702507"/>
    <w:rsid w:val="00702799"/>
    <w:rsid w:val="00704407"/>
    <w:rsid w:val="007044ED"/>
    <w:rsid w:val="00704B86"/>
    <w:rsid w:val="0070599C"/>
    <w:rsid w:val="00706DF9"/>
    <w:rsid w:val="0071199C"/>
    <w:rsid w:val="00712634"/>
    <w:rsid w:val="00713458"/>
    <w:rsid w:val="00717A96"/>
    <w:rsid w:val="007229CE"/>
    <w:rsid w:val="00725306"/>
    <w:rsid w:val="0072533C"/>
    <w:rsid w:val="0073139A"/>
    <w:rsid w:val="007348B8"/>
    <w:rsid w:val="00735CF2"/>
    <w:rsid w:val="00737AB0"/>
    <w:rsid w:val="007409CD"/>
    <w:rsid w:val="00743291"/>
    <w:rsid w:val="00743785"/>
    <w:rsid w:val="007449E6"/>
    <w:rsid w:val="00744D3B"/>
    <w:rsid w:val="0074788D"/>
    <w:rsid w:val="00747AF0"/>
    <w:rsid w:val="00754267"/>
    <w:rsid w:val="00754F53"/>
    <w:rsid w:val="00755011"/>
    <w:rsid w:val="007561EC"/>
    <w:rsid w:val="00756ECC"/>
    <w:rsid w:val="00760261"/>
    <w:rsid w:val="00763CAC"/>
    <w:rsid w:val="00764515"/>
    <w:rsid w:val="00764813"/>
    <w:rsid w:val="00767716"/>
    <w:rsid w:val="00767735"/>
    <w:rsid w:val="00771585"/>
    <w:rsid w:val="007755B2"/>
    <w:rsid w:val="00782013"/>
    <w:rsid w:val="00782C9B"/>
    <w:rsid w:val="00786CDB"/>
    <w:rsid w:val="0078780A"/>
    <w:rsid w:val="00790546"/>
    <w:rsid w:val="00792876"/>
    <w:rsid w:val="00795417"/>
    <w:rsid w:val="00795E75"/>
    <w:rsid w:val="00797E6B"/>
    <w:rsid w:val="007A055B"/>
    <w:rsid w:val="007A1958"/>
    <w:rsid w:val="007A223A"/>
    <w:rsid w:val="007A2691"/>
    <w:rsid w:val="007A2ADC"/>
    <w:rsid w:val="007A2C0B"/>
    <w:rsid w:val="007A32E1"/>
    <w:rsid w:val="007A6ACE"/>
    <w:rsid w:val="007B0A77"/>
    <w:rsid w:val="007B20FF"/>
    <w:rsid w:val="007B3BA1"/>
    <w:rsid w:val="007C16D2"/>
    <w:rsid w:val="007C1D19"/>
    <w:rsid w:val="007C1DAC"/>
    <w:rsid w:val="007C1F20"/>
    <w:rsid w:val="007C37DA"/>
    <w:rsid w:val="007C3EFE"/>
    <w:rsid w:val="007C4AAD"/>
    <w:rsid w:val="007C799E"/>
    <w:rsid w:val="007D0E21"/>
    <w:rsid w:val="007D30AA"/>
    <w:rsid w:val="007D36C0"/>
    <w:rsid w:val="007D4AD9"/>
    <w:rsid w:val="007D54D6"/>
    <w:rsid w:val="007D778C"/>
    <w:rsid w:val="007E0D59"/>
    <w:rsid w:val="007E252D"/>
    <w:rsid w:val="007E367C"/>
    <w:rsid w:val="007E47E4"/>
    <w:rsid w:val="007F471E"/>
    <w:rsid w:val="007F518D"/>
    <w:rsid w:val="007F60E7"/>
    <w:rsid w:val="007F647C"/>
    <w:rsid w:val="008025E1"/>
    <w:rsid w:val="0080269B"/>
    <w:rsid w:val="008042A1"/>
    <w:rsid w:val="00815027"/>
    <w:rsid w:val="00816C29"/>
    <w:rsid w:val="00817E06"/>
    <w:rsid w:val="00820153"/>
    <w:rsid w:val="00821F95"/>
    <w:rsid w:val="00825A2B"/>
    <w:rsid w:val="0082605C"/>
    <w:rsid w:val="0082723A"/>
    <w:rsid w:val="008300CD"/>
    <w:rsid w:val="00832137"/>
    <w:rsid w:val="00836982"/>
    <w:rsid w:val="008372A1"/>
    <w:rsid w:val="00840D4C"/>
    <w:rsid w:val="00841905"/>
    <w:rsid w:val="008422D9"/>
    <w:rsid w:val="00844632"/>
    <w:rsid w:val="00845FBF"/>
    <w:rsid w:val="00847B0B"/>
    <w:rsid w:val="00851FE7"/>
    <w:rsid w:val="008542B0"/>
    <w:rsid w:val="00854FAD"/>
    <w:rsid w:val="00855624"/>
    <w:rsid w:val="0085599B"/>
    <w:rsid w:val="00855A4D"/>
    <w:rsid w:val="00857B17"/>
    <w:rsid w:val="008614C7"/>
    <w:rsid w:val="00861D31"/>
    <w:rsid w:val="00863542"/>
    <w:rsid w:val="00864C27"/>
    <w:rsid w:val="0086739E"/>
    <w:rsid w:val="0087392F"/>
    <w:rsid w:val="00875D56"/>
    <w:rsid w:val="00875E03"/>
    <w:rsid w:val="00876CC1"/>
    <w:rsid w:val="00877BE5"/>
    <w:rsid w:val="00880F3A"/>
    <w:rsid w:val="0088168E"/>
    <w:rsid w:val="00881B52"/>
    <w:rsid w:val="00882259"/>
    <w:rsid w:val="00891A60"/>
    <w:rsid w:val="00893658"/>
    <w:rsid w:val="00893A97"/>
    <w:rsid w:val="00893E11"/>
    <w:rsid w:val="00895A5C"/>
    <w:rsid w:val="008A202A"/>
    <w:rsid w:val="008A20EB"/>
    <w:rsid w:val="008A4CD0"/>
    <w:rsid w:val="008A4F2A"/>
    <w:rsid w:val="008A5453"/>
    <w:rsid w:val="008B0519"/>
    <w:rsid w:val="008B1AB3"/>
    <w:rsid w:val="008B216E"/>
    <w:rsid w:val="008B2827"/>
    <w:rsid w:val="008B2CB9"/>
    <w:rsid w:val="008B4B64"/>
    <w:rsid w:val="008B5545"/>
    <w:rsid w:val="008C1CD0"/>
    <w:rsid w:val="008C313E"/>
    <w:rsid w:val="008C4633"/>
    <w:rsid w:val="008C5106"/>
    <w:rsid w:val="008C5967"/>
    <w:rsid w:val="008C59F8"/>
    <w:rsid w:val="008C63C2"/>
    <w:rsid w:val="008C68C3"/>
    <w:rsid w:val="008C7200"/>
    <w:rsid w:val="008D0558"/>
    <w:rsid w:val="008D074E"/>
    <w:rsid w:val="008D33A0"/>
    <w:rsid w:val="008D7718"/>
    <w:rsid w:val="008E0C51"/>
    <w:rsid w:val="008E2FA6"/>
    <w:rsid w:val="008E5FA3"/>
    <w:rsid w:val="008E65A2"/>
    <w:rsid w:val="008F0721"/>
    <w:rsid w:val="008F3266"/>
    <w:rsid w:val="008F368F"/>
    <w:rsid w:val="008F7193"/>
    <w:rsid w:val="00900C60"/>
    <w:rsid w:val="00902FF4"/>
    <w:rsid w:val="00904B51"/>
    <w:rsid w:val="00904F97"/>
    <w:rsid w:val="00906471"/>
    <w:rsid w:val="00907255"/>
    <w:rsid w:val="00907455"/>
    <w:rsid w:val="00911E09"/>
    <w:rsid w:val="009141FE"/>
    <w:rsid w:val="00916C5A"/>
    <w:rsid w:val="0091763E"/>
    <w:rsid w:val="009211CC"/>
    <w:rsid w:val="00921801"/>
    <w:rsid w:val="00923BBD"/>
    <w:rsid w:val="009278F5"/>
    <w:rsid w:val="00931FEE"/>
    <w:rsid w:val="00932E75"/>
    <w:rsid w:val="00936309"/>
    <w:rsid w:val="00937950"/>
    <w:rsid w:val="00941969"/>
    <w:rsid w:val="00942BDF"/>
    <w:rsid w:val="00950319"/>
    <w:rsid w:val="009528C4"/>
    <w:rsid w:val="00953F93"/>
    <w:rsid w:val="0095577D"/>
    <w:rsid w:val="0096005C"/>
    <w:rsid w:val="009635C8"/>
    <w:rsid w:val="009640A8"/>
    <w:rsid w:val="009647FE"/>
    <w:rsid w:val="00964CF9"/>
    <w:rsid w:val="009658AB"/>
    <w:rsid w:val="00965B37"/>
    <w:rsid w:val="00971025"/>
    <w:rsid w:val="00974F7F"/>
    <w:rsid w:val="0097631F"/>
    <w:rsid w:val="00986099"/>
    <w:rsid w:val="00986567"/>
    <w:rsid w:val="00987821"/>
    <w:rsid w:val="009922FF"/>
    <w:rsid w:val="009923E1"/>
    <w:rsid w:val="00992D0F"/>
    <w:rsid w:val="009948BF"/>
    <w:rsid w:val="0099540F"/>
    <w:rsid w:val="009A23DF"/>
    <w:rsid w:val="009A4671"/>
    <w:rsid w:val="009A6D4E"/>
    <w:rsid w:val="009A7A6D"/>
    <w:rsid w:val="009B1B47"/>
    <w:rsid w:val="009B4A5D"/>
    <w:rsid w:val="009B4F5D"/>
    <w:rsid w:val="009C230B"/>
    <w:rsid w:val="009C4A19"/>
    <w:rsid w:val="009C7EDA"/>
    <w:rsid w:val="009D0F18"/>
    <w:rsid w:val="009D1774"/>
    <w:rsid w:val="009D34B8"/>
    <w:rsid w:val="009D4425"/>
    <w:rsid w:val="009D48D4"/>
    <w:rsid w:val="009D6529"/>
    <w:rsid w:val="009D68FF"/>
    <w:rsid w:val="009D69F3"/>
    <w:rsid w:val="009D7940"/>
    <w:rsid w:val="009D794E"/>
    <w:rsid w:val="009E0C16"/>
    <w:rsid w:val="009E1F4B"/>
    <w:rsid w:val="009E37AA"/>
    <w:rsid w:val="009E6553"/>
    <w:rsid w:val="009E79A3"/>
    <w:rsid w:val="009F2E82"/>
    <w:rsid w:val="009F3459"/>
    <w:rsid w:val="009F4C49"/>
    <w:rsid w:val="009F78AF"/>
    <w:rsid w:val="00A010F8"/>
    <w:rsid w:val="00A02217"/>
    <w:rsid w:val="00A02343"/>
    <w:rsid w:val="00A03564"/>
    <w:rsid w:val="00A04264"/>
    <w:rsid w:val="00A05150"/>
    <w:rsid w:val="00A053A7"/>
    <w:rsid w:val="00A069EC"/>
    <w:rsid w:val="00A079B0"/>
    <w:rsid w:val="00A10EEE"/>
    <w:rsid w:val="00A1599E"/>
    <w:rsid w:val="00A1612A"/>
    <w:rsid w:val="00A207B6"/>
    <w:rsid w:val="00A2405D"/>
    <w:rsid w:val="00A27672"/>
    <w:rsid w:val="00A3191B"/>
    <w:rsid w:val="00A323E4"/>
    <w:rsid w:val="00A33585"/>
    <w:rsid w:val="00A34000"/>
    <w:rsid w:val="00A3463A"/>
    <w:rsid w:val="00A34B1F"/>
    <w:rsid w:val="00A35978"/>
    <w:rsid w:val="00A3633D"/>
    <w:rsid w:val="00A373A6"/>
    <w:rsid w:val="00A409E9"/>
    <w:rsid w:val="00A41A07"/>
    <w:rsid w:val="00A4429A"/>
    <w:rsid w:val="00A44BF3"/>
    <w:rsid w:val="00A45A0F"/>
    <w:rsid w:val="00A469BB"/>
    <w:rsid w:val="00A47A56"/>
    <w:rsid w:val="00A50C50"/>
    <w:rsid w:val="00A50F01"/>
    <w:rsid w:val="00A53A93"/>
    <w:rsid w:val="00A53C44"/>
    <w:rsid w:val="00A54BD9"/>
    <w:rsid w:val="00A56AB4"/>
    <w:rsid w:val="00A56C72"/>
    <w:rsid w:val="00A6178E"/>
    <w:rsid w:val="00A620BD"/>
    <w:rsid w:val="00A6373C"/>
    <w:rsid w:val="00A64784"/>
    <w:rsid w:val="00A65D55"/>
    <w:rsid w:val="00A66697"/>
    <w:rsid w:val="00A67CB6"/>
    <w:rsid w:val="00A70F0E"/>
    <w:rsid w:val="00A71F65"/>
    <w:rsid w:val="00A72B1D"/>
    <w:rsid w:val="00A73052"/>
    <w:rsid w:val="00A74B67"/>
    <w:rsid w:val="00A75F53"/>
    <w:rsid w:val="00A76799"/>
    <w:rsid w:val="00A85797"/>
    <w:rsid w:val="00A93A6D"/>
    <w:rsid w:val="00A9408B"/>
    <w:rsid w:val="00A95D98"/>
    <w:rsid w:val="00A95D9B"/>
    <w:rsid w:val="00A95DB8"/>
    <w:rsid w:val="00A97CBA"/>
    <w:rsid w:val="00AA3C81"/>
    <w:rsid w:val="00AA6042"/>
    <w:rsid w:val="00AA7172"/>
    <w:rsid w:val="00AB07EC"/>
    <w:rsid w:val="00AB2E38"/>
    <w:rsid w:val="00AB30B2"/>
    <w:rsid w:val="00AB3724"/>
    <w:rsid w:val="00AB3C1D"/>
    <w:rsid w:val="00AB44E7"/>
    <w:rsid w:val="00AB4AAD"/>
    <w:rsid w:val="00AB577D"/>
    <w:rsid w:val="00AB68F8"/>
    <w:rsid w:val="00AC1340"/>
    <w:rsid w:val="00AC1CBE"/>
    <w:rsid w:val="00AC3777"/>
    <w:rsid w:val="00AC446B"/>
    <w:rsid w:val="00AC53C8"/>
    <w:rsid w:val="00AC6A32"/>
    <w:rsid w:val="00AD2DFF"/>
    <w:rsid w:val="00AD3919"/>
    <w:rsid w:val="00AD459F"/>
    <w:rsid w:val="00AD7BC8"/>
    <w:rsid w:val="00AE0698"/>
    <w:rsid w:val="00AE1418"/>
    <w:rsid w:val="00AE26DF"/>
    <w:rsid w:val="00AE62CD"/>
    <w:rsid w:val="00AE6DBA"/>
    <w:rsid w:val="00AF03B8"/>
    <w:rsid w:val="00AF136E"/>
    <w:rsid w:val="00AF3FE1"/>
    <w:rsid w:val="00AF70D2"/>
    <w:rsid w:val="00AF7963"/>
    <w:rsid w:val="00B01714"/>
    <w:rsid w:val="00B022E8"/>
    <w:rsid w:val="00B0230C"/>
    <w:rsid w:val="00B05D70"/>
    <w:rsid w:val="00B070D9"/>
    <w:rsid w:val="00B10E03"/>
    <w:rsid w:val="00B12979"/>
    <w:rsid w:val="00B13B9E"/>
    <w:rsid w:val="00B15564"/>
    <w:rsid w:val="00B175C6"/>
    <w:rsid w:val="00B258D7"/>
    <w:rsid w:val="00B26987"/>
    <w:rsid w:val="00B2709E"/>
    <w:rsid w:val="00B273E3"/>
    <w:rsid w:val="00B305A1"/>
    <w:rsid w:val="00B30DED"/>
    <w:rsid w:val="00B33BA8"/>
    <w:rsid w:val="00B40790"/>
    <w:rsid w:val="00B41657"/>
    <w:rsid w:val="00B43C78"/>
    <w:rsid w:val="00B44F6F"/>
    <w:rsid w:val="00B45D0F"/>
    <w:rsid w:val="00B45F62"/>
    <w:rsid w:val="00B46042"/>
    <w:rsid w:val="00B55305"/>
    <w:rsid w:val="00B60E68"/>
    <w:rsid w:val="00B65D09"/>
    <w:rsid w:val="00B671B6"/>
    <w:rsid w:val="00B7067A"/>
    <w:rsid w:val="00B71A3F"/>
    <w:rsid w:val="00B72ACC"/>
    <w:rsid w:val="00B7489C"/>
    <w:rsid w:val="00B74CB8"/>
    <w:rsid w:val="00B7741D"/>
    <w:rsid w:val="00B77F75"/>
    <w:rsid w:val="00B80E7D"/>
    <w:rsid w:val="00B8138A"/>
    <w:rsid w:val="00B8144D"/>
    <w:rsid w:val="00B8375B"/>
    <w:rsid w:val="00B839C5"/>
    <w:rsid w:val="00B84432"/>
    <w:rsid w:val="00B91BA9"/>
    <w:rsid w:val="00B925CB"/>
    <w:rsid w:val="00B946D9"/>
    <w:rsid w:val="00BA00BF"/>
    <w:rsid w:val="00BA14FD"/>
    <w:rsid w:val="00BA251A"/>
    <w:rsid w:val="00BA284A"/>
    <w:rsid w:val="00BA48F8"/>
    <w:rsid w:val="00BA4944"/>
    <w:rsid w:val="00BA654E"/>
    <w:rsid w:val="00BB1714"/>
    <w:rsid w:val="00BB5A81"/>
    <w:rsid w:val="00BC23E2"/>
    <w:rsid w:val="00BC42E1"/>
    <w:rsid w:val="00BC4CEF"/>
    <w:rsid w:val="00BC5173"/>
    <w:rsid w:val="00BD0594"/>
    <w:rsid w:val="00BD1DDA"/>
    <w:rsid w:val="00BD2580"/>
    <w:rsid w:val="00BD2AD9"/>
    <w:rsid w:val="00BD447D"/>
    <w:rsid w:val="00BE0F82"/>
    <w:rsid w:val="00BE1B50"/>
    <w:rsid w:val="00BE20BD"/>
    <w:rsid w:val="00BE2F24"/>
    <w:rsid w:val="00BE3614"/>
    <w:rsid w:val="00BE468E"/>
    <w:rsid w:val="00BE68E6"/>
    <w:rsid w:val="00BE7EED"/>
    <w:rsid w:val="00BF0C86"/>
    <w:rsid w:val="00BF5370"/>
    <w:rsid w:val="00C012E2"/>
    <w:rsid w:val="00C04977"/>
    <w:rsid w:val="00C04C8D"/>
    <w:rsid w:val="00C04FE4"/>
    <w:rsid w:val="00C05316"/>
    <w:rsid w:val="00C07B24"/>
    <w:rsid w:val="00C12056"/>
    <w:rsid w:val="00C12469"/>
    <w:rsid w:val="00C124F4"/>
    <w:rsid w:val="00C12A2A"/>
    <w:rsid w:val="00C16ED7"/>
    <w:rsid w:val="00C21742"/>
    <w:rsid w:val="00C21971"/>
    <w:rsid w:val="00C24AD0"/>
    <w:rsid w:val="00C30122"/>
    <w:rsid w:val="00C30A48"/>
    <w:rsid w:val="00C30B44"/>
    <w:rsid w:val="00C3177D"/>
    <w:rsid w:val="00C32811"/>
    <w:rsid w:val="00C32A39"/>
    <w:rsid w:val="00C32FA5"/>
    <w:rsid w:val="00C33617"/>
    <w:rsid w:val="00C3784E"/>
    <w:rsid w:val="00C40C49"/>
    <w:rsid w:val="00C41804"/>
    <w:rsid w:val="00C41964"/>
    <w:rsid w:val="00C41D54"/>
    <w:rsid w:val="00C4331E"/>
    <w:rsid w:val="00C43B78"/>
    <w:rsid w:val="00C501CA"/>
    <w:rsid w:val="00C50471"/>
    <w:rsid w:val="00C521B8"/>
    <w:rsid w:val="00C558E9"/>
    <w:rsid w:val="00C55DB3"/>
    <w:rsid w:val="00C60EF3"/>
    <w:rsid w:val="00C6115A"/>
    <w:rsid w:val="00C61196"/>
    <w:rsid w:val="00C64BED"/>
    <w:rsid w:val="00C66E92"/>
    <w:rsid w:val="00C71528"/>
    <w:rsid w:val="00C71F7A"/>
    <w:rsid w:val="00C72267"/>
    <w:rsid w:val="00C72DBF"/>
    <w:rsid w:val="00C75BA2"/>
    <w:rsid w:val="00C832FC"/>
    <w:rsid w:val="00C84CDE"/>
    <w:rsid w:val="00C9005C"/>
    <w:rsid w:val="00C90A32"/>
    <w:rsid w:val="00C93CBE"/>
    <w:rsid w:val="00C94BF3"/>
    <w:rsid w:val="00C94D68"/>
    <w:rsid w:val="00C95907"/>
    <w:rsid w:val="00C959E2"/>
    <w:rsid w:val="00C96ED7"/>
    <w:rsid w:val="00C97965"/>
    <w:rsid w:val="00CA1B4D"/>
    <w:rsid w:val="00CA48AA"/>
    <w:rsid w:val="00CA4B73"/>
    <w:rsid w:val="00CA7250"/>
    <w:rsid w:val="00CA7674"/>
    <w:rsid w:val="00CA78F2"/>
    <w:rsid w:val="00CB0326"/>
    <w:rsid w:val="00CB045D"/>
    <w:rsid w:val="00CB1D9E"/>
    <w:rsid w:val="00CB657A"/>
    <w:rsid w:val="00CB7F6E"/>
    <w:rsid w:val="00CC2E6D"/>
    <w:rsid w:val="00CC3593"/>
    <w:rsid w:val="00CC5853"/>
    <w:rsid w:val="00CC6792"/>
    <w:rsid w:val="00CC7C31"/>
    <w:rsid w:val="00CD1343"/>
    <w:rsid w:val="00CD1BDD"/>
    <w:rsid w:val="00CD2856"/>
    <w:rsid w:val="00CD331B"/>
    <w:rsid w:val="00CD4AFA"/>
    <w:rsid w:val="00CD4C28"/>
    <w:rsid w:val="00CD68DF"/>
    <w:rsid w:val="00CD7D04"/>
    <w:rsid w:val="00CE2583"/>
    <w:rsid w:val="00CE5461"/>
    <w:rsid w:val="00CE77A0"/>
    <w:rsid w:val="00CE7A80"/>
    <w:rsid w:val="00CE7DE8"/>
    <w:rsid w:val="00CF040A"/>
    <w:rsid w:val="00CF1AC3"/>
    <w:rsid w:val="00CF3650"/>
    <w:rsid w:val="00CF5295"/>
    <w:rsid w:val="00CF663B"/>
    <w:rsid w:val="00CF7364"/>
    <w:rsid w:val="00CF7F60"/>
    <w:rsid w:val="00D0319D"/>
    <w:rsid w:val="00D048AA"/>
    <w:rsid w:val="00D05657"/>
    <w:rsid w:val="00D100A6"/>
    <w:rsid w:val="00D10C59"/>
    <w:rsid w:val="00D114A2"/>
    <w:rsid w:val="00D16B6A"/>
    <w:rsid w:val="00D173A7"/>
    <w:rsid w:val="00D177D3"/>
    <w:rsid w:val="00D204A9"/>
    <w:rsid w:val="00D20EEE"/>
    <w:rsid w:val="00D212A2"/>
    <w:rsid w:val="00D23C11"/>
    <w:rsid w:val="00D24820"/>
    <w:rsid w:val="00D25328"/>
    <w:rsid w:val="00D27132"/>
    <w:rsid w:val="00D2734D"/>
    <w:rsid w:val="00D31661"/>
    <w:rsid w:val="00D353AD"/>
    <w:rsid w:val="00D35955"/>
    <w:rsid w:val="00D36228"/>
    <w:rsid w:val="00D377E7"/>
    <w:rsid w:val="00D429FB"/>
    <w:rsid w:val="00D42D76"/>
    <w:rsid w:val="00D4325B"/>
    <w:rsid w:val="00D469DD"/>
    <w:rsid w:val="00D47767"/>
    <w:rsid w:val="00D5566E"/>
    <w:rsid w:val="00D56048"/>
    <w:rsid w:val="00D6213F"/>
    <w:rsid w:val="00D62C26"/>
    <w:rsid w:val="00D631E8"/>
    <w:rsid w:val="00D6454E"/>
    <w:rsid w:val="00D64C6C"/>
    <w:rsid w:val="00D7102A"/>
    <w:rsid w:val="00D71A9C"/>
    <w:rsid w:val="00D71F18"/>
    <w:rsid w:val="00D72160"/>
    <w:rsid w:val="00D77BE6"/>
    <w:rsid w:val="00D80F8F"/>
    <w:rsid w:val="00D86682"/>
    <w:rsid w:val="00D87520"/>
    <w:rsid w:val="00D93B48"/>
    <w:rsid w:val="00D96771"/>
    <w:rsid w:val="00DA0EC7"/>
    <w:rsid w:val="00DA30FF"/>
    <w:rsid w:val="00DA3310"/>
    <w:rsid w:val="00DA3F5D"/>
    <w:rsid w:val="00DA4C5C"/>
    <w:rsid w:val="00DA5708"/>
    <w:rsid w:val="00DA6421"/>
    <w:rsid w:val="00DA6C09"/>
    <w:rsid w:val="00DA7140"/>
    <w:rsid w:val="00DB0536"/>
    <w:rsid w:val="00DB169B"/>
    <w:rsid w:val="00DB1F15"/>
    <w:rsid w:val="00DB33EE"/>
    <w:rsid w:val="00DB693E"/>
    <w:rsid w:val="00DB7447"/>
    <w:rsid w:val="00DC1E41"/>
    <w:rsid w:val="00DC283D"/>
    <w:rsid w:val="00DC53DD"/>
    <w:rsid w:val="00DD1754"/>
    <w:rsid w:val="00DD1C24"/>
    <w:rsid w:val="00DD3CEF"/>
    <w:rsid w:val="00DD5E3A"/>
    <w:rsid w:val="00DE00F1"/>
    <w:rsid w:val="00DE1CE2"/>
    <w:rsid w:val="00DE2732"/>
    <w:rsid w:val="00DE2B91"/>
    <w:rsid w:val="00DE54EC"/>
    <w:rsid w:val="00DE587A"/>
    <w:rsid w:val="00DF056E"/>
    <w:rsid w:val="00DF0CE7"/>
    <w:rsid w:val="00DF2DB4"/>
    <w:rsid w:val="00DF6057"/>
    <w:rsid w:val="00DF7467"/>
    <w:rsid w:val="00DF79AC"/>
    <w:rsid w:val="00DF7C62"/>
    <w:rsid w:val="00E00C15"/>
    <w:rsid w:val="00E02534"/>
    <w:rsid w:val="00E05328"/>
    <w:rsid w:val="00E07938"/>
    <w:rsid w:val="00E127CD"/>
    <w:rsid w:val="00E14792"/>
    <w:rsid w:val="00E1586F"/>
    <w:rsid w:val="00E17086"/>
    <w:rsid w:val="00E17698"/>
    <w:rsid w:val="00E30F90"/>
    <w:rsid w:val="00E3222E"/>
    <w:rsid w:val="00E32CA6"/>
    <w:rsid w:val="00E33773"/>
    <w:rsid w:val="00E33BE8"/>
    <w:rsid w:val="00E350E5"/>
    <w:rsid w:val="00E35564"/>
    <w:rsid w:val="00E35F82"/>
    <w:rsid w:val="00E40411"/>
    <w:rsid w:val="00E45CC4"/>
    <w:rsid w:val="00E46AE7"/>
    <w:rsid w:val="00E46D46"/>
    <w:rsid w:val="00E47351"/>
    <w:rsid w:val="00E50952"/>
    <w:rsid w:val="00E5409B"/>
    <w:rsid w:val="00E546D9"/>
    <w:rsid w:val="00E54795"/>
    <w:rsid w:val="00E5674D"/>
    <w:rsid w:val="00E610C6"/>
    <w:rsid w:val="00E627FE"/>
    <w:rsid w:val="00E63D33"/>
    <w:rsid w:val="00E659EB"/>
    <w:rsid w:val="00E65C1F"/>
    <w:rsid w:val="00E67138"/>
    <w:rsid w:val="00E71C90"/>
    <w:rsid w:val="00E752F2"/>
    <w:rsid w:val="00E75FD4"/>
    <w:rsid w:val="00E76F4D"/>
    <w:rsid w:val="00E77FDE"/>
    <w:rsid w:val="00E8314B"/>
    <w:rsid w:val="00E844C5"/>
    <w:rsid w:val="00E86248"/>
    <w:rsid w:val="00E93F27"/>
    <w:rsid w:val="00E94E86"/>
    <w:rsid w:val="00E958DA"/>
    <w:rsid w:val="00E95BCF"/>
    <w:rsid w:val="00E967D2"/>
    <w:rsid w:val="00E96D54"/>
    <w:rsid w:val="00E97D44"/>
    <w:rsid w:val="00EA17C1"/>
    <w:rsid w:val="00EA1980"/>
    <w:rsid w:val="00EA2056"/>
    <w:rsid w:val="00EA3D9F"/>
    <w:rsid w:val="00EA47CA"/>
    <w:rsid w:val="00EA7696"/>
    <w:rsid w:val="00EB0004"/>
    <w:rsid w:val="00EB09A3"/>
    <w:rsid w:val="00EB2986"/>
    <w:rsid w:val="00EB41AA"/>
    <w:rsid w:val="00EB451E"/>
    <w:rsid w:val="00EB5E6C"/>
    <w:rsid w:val="00EB5EE9"/>
    <w:rsid w:val="00EB68DE"/>
    <w:rsid w:val="00EB7208"/>
    <w:rsid w:val="00EB7BA9"/>
    <w:rsid w:val="00EC0A39"/>
    <w:rsid w:val="00EC0AA3"/>
    <w:rsid w:val="00EC16A2"/>
    <w:rsid w:val="00EC220D"/>
    <w:rsid w:val="00EC39C7"/>
    <w:rsid w:val="00EC5974"/>
    <w:rsid w:val="00EC6974"/>
    <w:rsid w:val="00EC6E8D"/>
    <w:rsid w:val="00ED1406"/>
    <w:rsid w:val="00ED327F"/>
    <w:rsid w:val="00ED45C7"/>
    <w:rsid w:val="00EE0B72"/>
    <w:rsid w:val="00EE30AC"/>
    <w:rsid w:val="00EE3B28"/>
    <w:rsid w:val="00EE6A26"/>
    <w:rsid w:val="00EE751D"/>
    <w:rsid w:val="00EF226A"/>
    <w:rsid w:val="00EF3E86"/>
    <w:rsid w:val="00EF737F"/>
    <w:rsid w:val="00EF7756"/>
    <w:rsid w:val="00EF78D2"/>
    <w:rsid w:val="00F03B2E"/>
    <w:rsid w:val="00F04CDD"/>
    <w:rsid w:val="00F05D1D"/>
    <w:rsid w:val="00F0729D"/>
    <w:rsid w:val="00F075E4"/>
    <w:rsid w:val="00F11F1A"/>
    <w:rsid w:val="00F12CBC"/>
    <w:rsid w:val="00F13CD0"/>
    <w:rsid w:val="00F14762"/>
    <w:rsid w:val="00F16899"/>
    <w:rsid w:val="00F20672"/>
    <w:rsid w:val="00F22AE7"/>
    <w:rsid w:val="00F23628"/>
    <w:rsid w:val="00F238C0"/>
    <w:rsid w:val="00F25090"/>
    <w:rsid w:val="00F30B27"/>
    <w:rsid w:val="00F3108E"/>
    <w:rsid w:val="00F31AE4"/>
    <w:rsid w:val="00F32063"/>
    <w:rsid w:val="00F32DDA"/>
    <w:rsid w:val="00F33597"/>
    <w:rsid w:val="00F33A93"/>
    <w:rsid w:val="00F35593"/>
    <w:rsid w:val="00F377E5"/>
    <w:rsid w:val="00F37A60"/>
    <w:rsid w:val="00F37A98"/>
    <w:rsid w:val="00F458AB"/>
    <w:rsid w:val="00F45B5A"/>
    <w:rsid w:val="00F509CB"/>
    <w:rsid w:val="00F51B10"/>
    <w:rsid w:val="00F53894"/>
    <w:rsid w:val="00F53E4B"/>
    <w:rsid w:val="00F56868"/>
    <w:rsid w:val="00F608A1"/>
    <w:rsid w:val="00F63651"/>
    <w:rsid w:val="00F636C2"/>
    <w:rsid w:val="00F63C05"/>
    <w:rsid w:val="00F63D55"/>
    <w:rsid w:val="00F645BD"/>
    <w:rsid w:val="00F65FD7"/>
    <w:rsid w:val="00F7147C"/>
    <w:rsid w:val="00F72E4E"/>
    <w:rsid w:val="00F73A75"/>
    <w:rsid w:val="00F77A78"/>
    <w:rsid w:val="00F8136E"/>
    <w:rsid w:val="00F81CF6"/>
    <w:rsid w:val="00F84535"/>
    <w:rsid w:val="00F8603E"/>
    <w:rsid w:val="00F90197"/>
    <w:rsid w:val="00F917A0"/>
    <w:rsid w:val="00F91847"/>
    <w:rsid w:val="00F92C24"/>
    <w:rsid w:val="00F9360D"/>
    <w:rsid w:val="00F93DB5"/>
    <w:rsid w:val="00F94FA5"/>
    <w:rsid w:val="00F968DC"/>
    <w:rsid w:val="00FA2F76"/>
    <w:rsid w:val="00FA50CD"/>
    <w:rsid w:val="00FA7815"/>
    <w:rsid w:val="00FA79D3"/>
    <w:rsid w:val="00FB053D"/>
    <w:rsid w:val="00FB0CE0"/>
    <w:rsid w:val="00FB0EC4"/>
    <w:rsid w:val="00FB3541"/>
    <w:rsid w:val="00FB591A"/>
    <w:rsid w:val="00FC1CEC"/>
    <w:rsid w:val="00FC2770"/>
    <w:rsid w:val="00FC2E77"/>
    <w:rsid w:val="00FC300F"/>
    <w:rsid w:val="00FC345A"/>
    <w:rsid w:val="00FC5645"/>
    <w:rsid w:val="00FC6AE2"/>
    <w:rsid w:val="00FC7F91"/>
    <w:rsid w:val="00FD581D"/>
    <w:rsid w:val="00FD58A7"/>
    <w:rsid w:val="00FD6327"/>
    <w:rsid w:val="00FE0B4A"/>
    <w:rsid w:val="00FE3CE5"/>
    <w:rsid w:val="00FE3D9C"/>
    <w:rsid w:val="00FE47E7"/>
    <w:rsid w:val="00FE68E5"/>
    <w:rsid w:val="00FE6DAC"/>
    <w:rsid w:val="00FE7AD5"/>
    <w:rsid w:val="00FF24DD"/>
    <w:rsid w:val="00FF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5">
      <o:colormenu v:ext="edit" fillcolor="none"/>
    </o:shapedefaults>
    <o:shapelayout v:ext="edit">
      <o:idmap v:ext="edit" data="1"/>
    </o:shapelayout>
  </w:shapeDefaults>
  <w:decimalSymbol w:val=","/>
  <w:listSeparator w:val=";"/>
  <w14:docId w14:val="0549C17A"/>
  <w15:docId w15:val="{BB307F70-655C-4F5C-A42D-794E1D38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EA1980"/>
    <w:rPr>
      <w:i/>
      <w:iCs/>
    </w:rPr>
  </w:style>
  <w:style w:type="character" w:styleId="CommentReference">
    <w:name w:val="annotation reference"/>
    <w:basedOn w:val="DefaultParagraphFont"/>
    <w:rsid w:val="00C419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196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1964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C41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1964"/>
    <w:rPr>
      <w:rFonts w:ascii="Arial" w:hAnsi="Arial"/>
      <w:b/>
      <w:bCs/>
      <w:noProof/>
    </w:rPr>
  </w:style>
  <w:style w:type="paragraph" w:styleId="ListParagraph">
    <w:name w:val="List Paragraph"/>
    <w:basedOn w:val="Normal"/>
    <w:uiPriority w:val="34"/>
    <w:qFormat/>
    <w:rsid w:val="006B1E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7E3BD-721C-4D5E-82D6-31B041C2C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LB13</vt:lpstr>
    </vt:vector>
  </TitlesOfParts>
  <Company>TM Konsult AB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LB13</dc:title>
  <dc:creator>Christer.Berg@tm.nu</dc:creator>
  <cp:lastModifiedBy>André Aspegren Sjölander</cp:lastModifiedBy>
  <cp:revision>32</cp:revision>
  <cp:lastPrinted>2021-12-14T11:56:00Z</cp:lastPrinted>
  <dcterms:created xsi:type="dcterms:W3CDTF">2015-06-05T11:13:00Z</dcterms:created>
  <dcterms:modified xsi:type="dcterms:W3CDTF">2023-05-05T08:16:00Z</dcterms:modified>
</cp:coreProperties>
</file>